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45" w:type="dxa"/>
        <w:tblInd w:w="-106" w:type="dxa"/>
        <w:tblLook w:val="00A0"/>
      </w:tblPr>
      <w:tblGrid>
        <w:gridCol w:w="550"/>
        <w:gridCol w:w="4916"/>
        <w:gridCol w:w="723"/>
        <w:gridCol w:w="1084"/>
        <w:gridCol w:w="1084"/>
        <w:gridCol w:w="1256"/>
        <w:gridCol w:w="2876"/>
        <w:gridCol w:w="2856"/>
      </w:tblGrid>
      <w:tr w:rsidR="00077984" w:rsidRPr="00EF2C09">
        <w:trPr>
          <w:trHeight w:val="360"/>
        </w:trPr>
        <w:tc>
          <w:tcPr>
            <w:tcW w:w="5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91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542910">
              <w:rPr>
                <w:rFonts w:ascii="Arial CYR" w:hAnsi="Arial CYR" w:cs="Arial CYR"/>
                <w:b/>
                <w:bCs/>
                <w:sz w:val="28"/>
                <w:szCs w:val="28"/>
              </w:rPr>
              <w:t>Действующие цены по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Тяжинскому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07.02. 2017</w:t>
            </w:r>
          </w:p>
        </w:tc>
        <w:tc>
          <w:tcPr>
            <w:tcW w:w="285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077984" w:rsidRPr="00EF2C09">
        <w:trPr>
          <w:trHeight w:val="315"/>
        </w:trPr>
        <w:tc>
          <w:tcPr>
            <w:tcW w:w="5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9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b/>
                <w:bCs/>
                <w:sz w:val="24"/>
                <w:szCs w:val="24"/>
              </w:rPr>
              <w:t>(город, район)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28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b/>
                <w:bCs/>
                <w:sz w:val="24"/>
                <w:szCs w:val="24"/>
              </w:rPr>
              <w:t>(дата)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077984" w:rsidRPr="00EF2C09">
        <w:trPr>
          <w:trHeight w:val="31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077984" w:rsidRPr="00EF2C09">
        <w:trPr>
          <w:trHeight w:val="615"/>
        </w:trPr>
        <w:tc>
          <w:tcPr>
            <w:tcW w:w="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n/n</w:t>
            </w:r>
          </w:p>
        </w:tc>
        <w:tc>
          <w:tcPr>
            <w:tcW w:w="4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Перечень продуктов питания, входящих в продовольственную корзину при расчете прожиточного минимума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Ед. изм.</w:t>
            </w:r>
          </w:p>
        </w:tc>
        <w:tc>
          <w:tcPr>
            <w:tcW w:w="3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Розничные цены, (руб)</w:t>
            </w:r>
          </w:p>
        </w:tc>
        <w:tc>
          <w:tcPr>
            <w:tcW w:w="57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Уровень цен в торгующих организациях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br/>
              <w:t>(адрес и наименование магазина)</w:t>
            </w:r>
          </w:p>
        </w:tc>
      </w:tr>
      <w:tr w:rsidR="00077984" w:rsidRPr="00EF2C09">
        <w:trPr>
          <w:trHeight w:val="315"/>
        </w:trPr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Мин.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Макс.</w:t>
            </w:r>
          </w:p>
        </w:tc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Средн.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Мин.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Макс.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Горох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35,00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38,50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38,87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Калина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Мука пшеничная в/с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</w:t>
            </w:r>
            <w:r>
              <w:rPr>
                <w:rFonts w:ascii="Arial CYR" w:hAnsi="Arial CYR" w:cs="Arial CYR"/>
                <w:sz w:val="24"/>
                <w:szCs w:val="24"/>
              </w:rPr>
              <w:t>3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31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28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Холидей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Рис шлифованный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61,42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94,98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71,68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Крупа: манная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31,42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</w:t>
            </w:r>
            <w:r>
              <w:rPr>
                <w:rFonts w:ascii="Arial CYR" w:hAnsi="Arial CYR" w:cs="Arial CYR"/>
                <w:sz w:val="24"/>
                <w:szCs w:val="24"/>
              </w:rPr>
              <w:t>2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</w:t>
            </w:r>
            <w:r>
              <w:rPr>
                <w:rFonts w:ascii="Arial CYR" w:hAnsi="Arial CYR" w:cs="Arial CYR"/>
                <w:sz w:val="24"/>
                <w:szCs w:val="24"/>
              </w:rPr>
              <w:t>85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34,52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           гречневая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68,73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90,66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7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9,</w:t>
            </w:r>
            <w:r>
              <w:rPr>
                <w:rFonts w:ascii="Arial CYR" w:hAnsi="Arial CYR" w:cs="Arial CYR"/>
                <w:sz w:val="24"/>
                <w:szCs w:val="24"/>
              </w:rPr>
              <w:t>7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9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Калина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7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           овсяная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-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           перловая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26,87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29,28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9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           пшено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28,66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29,73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29,19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Калина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Хлеб ржаной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35,00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57,14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43,60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Гастроном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Калина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11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Хлеб пшеничный 1с., 2с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36,78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31,38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Хлебобулочные изделия  (батон)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52,50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88,26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66,03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13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Вермишель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102,50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53,60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14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Картофель свежий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17.79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18,39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15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Капуста свежая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15,19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19,29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Рынок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16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Огурцы свежие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145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187,66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17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Помидоры свежие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145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165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155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Рынок,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18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Морковь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21,19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65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43,09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Рынок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19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Свекла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B2339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Лук репчатый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20,49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21,87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Рынок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21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Яблоки свежие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71,99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95,19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Калина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22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Апельсины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69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140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93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Рынок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23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Бананы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71,99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99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85,09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24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Виноград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286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210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Рынок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25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Сахар-песок (весовой)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53.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48,46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26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Конфеты (карамель)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145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360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213,35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27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Печенье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79,23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103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88,02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Калина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28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Говядина бескостная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350,00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350,00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350,00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Рынок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Рынок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29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Говядина на кости 1 категории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27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280.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</w:t>
            </w:r>
            <w:r>
              <w:rPr>
                <w:rFonts w:ascii="Arial CYR" w:hAnsi="Arial CYR" w:cs="Arial CYR"/>
                <w:sz w:val="24"/>
                <w:szCs w:val="24"/>
              </w:rPr>
              <w:t>75.0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Рынок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Баранина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300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300.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300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31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Свинина на кости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</w:t>
            </w:r>
            <w:r>
              <w:rPr>
                <w:rFonts w:ascii="Arial CYR" w:hAnsi="Arial CYR" w:cs="Arial CYR"/>
                <w:sz w:val="24"/>
                <w:szCs w:val="24"/>
              </w:rPr>
              <w:t>60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</w:t>
            </w:r>
            <w:r>
              <w:rPr>
                <w:rFonts w:ascii="Arial CYR" w:hAnsi="Arial CYR" w:cs="Arial CYR"/>
                <w:sz w:val="24"/>
                <w:szCs w:val="24"/>
              </w:rPr>
              <w:t>0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305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</w:t>
            </w:r>
            <w:r>
              <w:rPr>
                <w:rFonts w:ascii="Arial CYR" w:hAnsi="Arial CYR" w:cs="Arial CYR"/>
                <w:sz w:val="24"/>
                <w:szCs w:val="24"/>
              </w:rPr>
              <w:t>82,50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Калина 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32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                куры потрошенные (отечест.)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122,09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156,00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</w:t>
            </w:r>
            <w:r>
              <w:rPr>
                <w:rFonts w:ascii="Arial CYR" w:hAnsi="Arial CYR" w:cs="Arial CYR"/>
                <w:sz w:val="24"/>
                <w:szCs w:val="24"/>
              </w:rPr>
              <w:t>46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</w:t>
            </w:r>
            <w:r>
              <w:rPr>
                <w:rFonts w:ascii="Arial CYR" w:hAnsi="Arial CYR" w:cs="Arial CYR"/>
                <w:sz w:val="24"/>
                <w:szCs w:val="24"/>
              </w:rPr>
              <w:t>98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33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Рыба свежемороженая н/п и п/п: минтай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120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136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12</w:t>
            </w:r>
            <w:r>
              <w:rPr>
                <w:rFonts w:ascii="Arial CYR" w:hAnsi="Arial CYR" w:cs="Arial CYR"/>
                <w:sz w:val="24"/>
                <w:szCs w:val="24"/>
              </w:rPr>
              <w:t>8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</w:t>
            </w:r>
            <w:r>
              <w:rPr>
                <w:rFonts w:ascii="Arial CYR" w:hAnsi="Arial CYR" w:cs="Arial CYR"/>
                <w:sz w:val="24"/>
                <w:szCs w:val="24"/>
              </w:rPr>
              <w:t>97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Калина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34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                                       камбала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129.00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</w:t>
            </w:r>
            <w:r>
              <w:rPr>
                <w:rFonts w:ascii="Arial CYR" w:hAnsi="Arial CYR" w:cs="Arial CYR"/>
                <w:sz w:val="24"/>
                <w:szCs w:val="24"/>
              </w:rPr>
              <w:t>46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13</w:t>
            </w:r>
            <w:r>
              <w:rPr>
                <w:rFonts w:ascii="Arial CYR" w:hAnsi="Arial CYR" w:cs="Arial CYR"/>
                <w:sz w:val="24"/>
                <w:szCs w:val="24"/>
              </w:rPr>
              <w:t>3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</w:t>
            </w:r>
            <w:r>
              <w:rPr>
                <w:rFonts w:ascii="Arial CYR" w:hAnsi="Arial CYR" w:cs="Arial CYR"/>
                <w:sz w:val="24"/>
                <w:szCs w:val="24"/>
              </w:rPr>
              <w:t>7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35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                                       горбуша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166,0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199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181.00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36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                                       скумбрия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158.0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185.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</w:t>
            </w:r>
            <w:r>
              <w:rPr>
                <w:rFonts w:ascii="Arial CYR" w:hAnsi="Arial CYR" w:cs="Arial CYR"/>
                <w:sz w:val="24"/>
                <w:szCs w:val="24"/>
              </w:rPr>
              <w:t>73,34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Рынок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37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Сельдь соленая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144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</w:t>
            </w:r>
            <w:r>
              <w:rPr>
                <w:rFonts w:ascii="Arial CYR" w:hAnsi="Arial CYR" w:cs="Arial CYR"/>
                <w:sz w:val="24"/>
                <w:szCs w:val="24"/>
              </w:rPr>
              <w:t>24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229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189,75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38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Молоко цельное разливное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 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36,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41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38,50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Рынок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39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Молоко цельное 2,5% жирн. (фасов. в п/э)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 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37,19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38,59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40</w:t>
            </w:r>
          </w:p>
        </w:tc>
        <w:tc>
          <w:tcPr>
            <w:tcW w:w="4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Кефир 2,5% жирн. (фасов. в п/э)</w:t>
            </w:r>
          </w:p>
        </w:tc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 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50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50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50.00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41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Сметана 15% жирности, фасованная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119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152,5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</w:t>
            </w:r>
            <w:r>
              <w:rPr>
                <w:rFonts w:ascii="Arial CYR" w:hAnsi="Arial CYR" w:cs="Arial CYR"/>
                <w:sz w:val="24"/>
                <w:szCs w:val="24"/>
              </w:rPr>
              <w:t>32.2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Калина 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42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 xml:space="preserve">Масло животное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462,5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584,00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516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,90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 xml:space="preserve"> Калина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43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Творог до 5% жирн.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214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298,45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</w:t>
            </w:r>
            <w:r>
              <w:rPr>
                <w:rFonts w:ascii="Arial CYR" w:hAnsi="Arial CYR" w:cs="Arial CYR"/>
                <w:sz w:val="24"/>
                <w:szCs w:val="24"/>
              </w:rPr>
              <w:t>40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</w:t>
            </w:r>
            <w:r>
              <w:rPr>
                <w:rFonts w:ascii="Arial CYR" w:hAnsi="Arial CYR" w:cs="Arial CYR"/>
                <w:sz w:val="24"/>
                <w:szCs w:val="24"/>
              </w:rPr>
              <w:t>66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44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Сыр твердый отечественный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348.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473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,67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401,50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45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Сыр "Адыгейский"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-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-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-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46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Яйцо, 1 катег.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10 шт.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49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59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53,96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47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Яйцо, 2 катег.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10 шт.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45.0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48.39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46,69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Калина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48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Маргарин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75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</w:t>
            </w:r>
            <w:r>
              <w:rPr>
                <w:rFonts w:ascii="Arial CYR" w:hAnsi="Arial CYR" w:cs="Arial CYR"/>
                <w:sz w:val="24"/>
                <w:szCs w:val="24"/>
              </w:rPr>
              <w:t>15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97,50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49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Масло растительное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 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75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86.47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50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Соль поваренная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7,89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16,00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10,87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Холди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51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Чай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420,00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340.00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</w:tr>
      <w:tr w:rsidR="00077984" w:rsidRPr="00EF2C09">
        <w:trPr>
          <w:trHeight w:val="31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52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Специи (перец черный горошек)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кг.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</w:t>
            </w:r>
            <w:r>
              <w:rPr>
                <w:rFonts w:ascii="Arial CYR" w:hAnsi="Arial CYR" w:cs="Arial CYR"/>
                <w:sz w:val="24"/>
                <w:szCs w:val="24"/>
              </w:rPr>
              <w:t>7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2</w:t>
            </w:r>
            <w:r>
              <w:rPr>
                <w:rFonts w:ascii="Arial CYR" w:hAnsi="Arial CYR" w:cs="Arial CYR"/>
                <w:sz w:val="24"/>
                <w:szCs w:val="24"/>
              </w:rPr>
              <w:t>450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,53</w:t>
            </w:r>
          </w:p>
        </w:tc>
        <w:tc>
          <w:tcPr>
            <w:tcW w:w="28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Гастроном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Нива</w:t>
            </w: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077984" w:rsidRPr="00EF2C09">
        <w:trPr>
          <w:trHeight w:val="300"/>
        </w:trPr>
        <w:tc>
          <w:tcPr>
            <w:tcW w:w="54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Специалист органа ценообразования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В.Н. Евтеева</w:t>
            </w:r>
            <w:r w:rsidRPr="00542910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077984" w:rsidRPr="00EF2C09">
        <w:trPr>
          <w:trHeight w:val="300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(подпись)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77984" w:rsidRPr="00542910" w:rsidRDefault="00077984" w:rsidP="00542910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542910">
              <w:rPr>
                <w:rFonts w:ascii="Arial CYR" w:hAnsi="Arial CYR" w:cs="Arial CYR"/>
                <w:sz w:val="24"/>
                <w:szCs w:val="24"/>
              </w:rPr>
              <w:t>(Ф.И.О)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7984" w:rsidRPr="00542910" w:rsidRDefault="00077984" w:rsidP="00542910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</w:rPr>
            </w:pPr>
          </w:p>
        </w:tc>
      </w:tr>
    </w:tbl>
    <w:p w:rsidR="00077984" w:rsidRDefault="00077984" w:rsidP="00542910"/>
    <w:sectPr w:rsidR="00077984" w:rsidSect="0054291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2910"/>
    <w:rsid w:val="00052A6C"/>
    <w:rsid w:val="00077984"/>
    <w:rsid w:val="00133334"/>
    <w:rsid w:val="00153C78"/>
    <w:rsid w:val="0018466A"/>
    <w:rsid w:val="001E6D3E"/>
    <w:rsid w:val="001F0B59"/>
    <w:rsid w:val="00304724"/>
    <w:rsid w:val="0030784B"/>
    <w:rsid w:val="0038301A"/>
    <w:rsid w:val="00396D30"/>
    <w:rsid w:val="00453425"/>
    <w:rsid w:val="00457ED8"/>
    <w:rsid w:val="00542910"/>
    <w:rsid w:val="00547143"/>
    <w:rsid w:val="00592E79"/>
    <w:rsid w:val="005B2339"/>
    <w:rsid w:val="005D008C"/>
    <w:rsid w:val="00620C87"/>
    <w:rsid w:val="0064215F"/>
    <w:rsid w:val="006473B8"/>
    <w:rsid w:val="006A15F9"/>
    <w:rsid w:val="007F1759"/>
    <w:rsid w:val="00807C0D"/>
    <w:rsid w:val="00836DA7"/>
    <w:rsid w:val="00876969"/>
    <w:rsid w:val="008C04A0"/>
    <w:rsid w:val="008D22B6"/>
    <w:rsid w:val="00AA1365"/>
    <w:rsid w:val="00B27324"/>
    <w:rsid w:val="00C006ED"/>
    <w:rsid w:val="00C33EF7"/>
    <w:rsid w:val="00C73FAD"/>
    <w:rsid w:val="00C964A2"/>
    <w:rsid w:val="00CA15D1"/>
    <w:rsid w:val="00CD62A5"/>
    <w:rsid w:val="00D67972"/>
    <w:rsid w:val="00D80683"/>
    <w:rsid w:val="00EE2A36"/>
    <w:rsid w:val="00EF2C09"/>
    <w:rsid w:val="00F75315"/>
    <w:rsid w:val="00FD5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D3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39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2</Pages>
  <Words>509</Words>
  <Characters>2904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Действующие цены по</dc:title>
  <dc:subject/>
  <dc:creator>1okno</dc:creator>
  <cp:keywords/>
  <dc:description/>
  <cp:lastModifiedBy>osep2</cp:lastModifiedBy>
  <cp:revision>3</cp:revision>
  <dcterms:created xsi:type="dcterms:W3CDTF">2017-02-10T10:04:00Z</dcterms:created>
  <dcterms:modified xsi:type="dcterms:W3CDTF">2017-02-13T02:44:00Z</dcterms:modified>
</cp:coreProperties>
</file>